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茶楼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我要开茶楼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1、我要开茶楼申请表单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5DA337A2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6F37C6B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